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900E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900E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F900E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F900E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F900E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F900E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F900E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F900ED" w:rsidRPr="00F900ED">
          <w:rPr>
            <w:b w:val="0"/>
          </w:rPr>
          <w:t xml:space="preserve"> 07143/048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F900ED" w:rsidP="00232C8F">
            <w:r>
              <w:t>Медицинская сестра-анестезист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F900ED" w:rsidP="00232C8F">
            <w:r>
              <w:t>24265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F900ED" w:rsidRPr="00F900ED">
          <w:rPr>
            <w:rStyle w:val="aa"/>
          </w:rPr>
          <w:t xml:space="preserve"> Отделение анестезиологии-реанимации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F900ED" w:rsidRPr="00F900ED">
          <w:rPr>
            <w:rStyle w:val="aa"/>
          </w:rPr>
          <w:t>8;</w:t>
        </w:r>
        <w:r w:rsidR="00F900ED" w:rsidRPr="00F900ED">
          <w:rPr>
            <w:u w:val="single"/>
          </w:rPr>
          <w:t xml:space="preserve">  07143/048, 07143/048-1А (07143/048), 07143/048-2А (07143/048), 07143/048-3А (07143/048), 07143/048-4А (07143/048), 07143/048-5А (07143/048), 07143/048-6А (07143/048), 07143/048-7А (07143/048)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F900ED" w:rsidRPr="00F900ED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F900E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F900ED" w:rsidP="00C31869">
            <w:pPr>
              <w:jc w:val="center"/>
            </w:pPr>
            <w:r>
              <w:t>8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F900ED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F900ED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F900ED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F900ED" w:rsidP="00C31869">
            <w:pPr>
              <w:jc w:val="center"/>
            </w:pPr>
            <w:r>
              <w:t>014-632-090 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F90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F900ED" w:rsidRDefault="00F900ED" w:rsidP="00C31869">
            <w:pPr>
              <w:jc w:val="center"/>
            </w:pPr>
            <w:r>
              <w:t>017-768-788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0ED" w:rsidRPr="003947ED" w:rsidRDefault="00F900ED" w:rsidP="00AD14A4">
            <w:pPr>
              <w:rPr>
                <w:rStyle w:val="a7"/>
              </w:rPr>
            </w:pPr>
          </w:p>
        </w:tc>
      </w:tr>
      <w:tr w:rsidR="00F90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F900ED" w:rsidRDefault="00F900ED" w:rsidP="00C31869">
            <w:pPr>
              <w:jc w:val="center"/>
            </w:pPr>
            <w:r>
              <w:t>126-971-250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0ED" w:rsidRPr="003947ED" w:rsidRDefault="00F900ED" w:rsidP="00AD14A4">
            <w:pPr>
              <w:rPr>
                <w:rStyle w:val="a7"/>
              </w:rPr>
            </w:pPr>
          </w:p>
        </w:tc>
      </w:tr>
      <w:tr w:rsidR="00F90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F900ED" w:rsidRDefault="00F900ED" w:rsidP="00C31869">
            <w:pPr>
              <w:jc w:val="center"/>
            </w:pPr>
            <w:r>
              <w:t>040-775-388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0ED" w:rsidRPr="003947ED" w:rsidRDefault="00F900ED" w:rsidP="00AD14A4">
            <w:pPr>
              <w:rPr>
                <w:rStyle w:val="a7"/>
              </w:rPr>
            </w:pPr>
          </w:p>
        </w:tc>
      </w:tr>
      <w:tr w:rsidR="00F90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F900ED" w:rsidRDefault="00F900ED" w:rsidP="00C31869">
            <w:pPr>
              <w:jc w:val="center"/>
            </w:pPr>
            <w:r>
              <w:t>117-645-843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0ED" w:rsidRPr="003947ED" w:rsidRDefault="00F900ED" w:rsidP="00AD14A4">
            <w:pPr>
              <w:rPr>
                <w:rStyle w:val="a7"/>
              </w:rPr>
            </w:pPr>
          </w:p>
        </w:tc>
      </w:tr>
      <w:tr w:rsidR="00F90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F900ED" w:rsidRDefault="00F900ED" w:rsidP="00C31869">
            <w:pPr>
              <w:jc w:val="center"/>
            </w:pPr>
            <w:r>
              <w:t>002-153-664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0ED" w:rsidRPr="003947ED" w:rsidRDefault="00F900ED" w:rsidP="00AD14A4">
            <w:pPr>
              <w:rPr>
                <w:rStyle w:val="a7"/>
              </w:rPr>
            </w:pPr>
          </w:p>
        </w:tc>
      </w:tr>
      <w:tr w:rsidR="00F90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F900ED" w:rsidRDefault="00F900ED" w:rsidP="00C31869">
            <w:pPr>
              <w:jc w:val="center"/>
            </w:pPr>
            <w:r>
              <w:t>008-831-345 44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0ED" w:rsidRPr="003947ED" w:rsidRDefault="00F900ED" w:rsidP="00AD14A4">
            <w:pPr>
              <w:rPr>
                <w:rStyle w:val="a7"/>
              </w:rPr>
            </w:pPr>
          </w:p>
        </w:tc>
      </w:tr>
      <w:tr w:rsidR="00F90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F900ED" w:rsidRDefault="00F900ED" w:rsidP="00C31869">
            <w:pPr>
              <w:jc w:val="center"/>
            </w:pPr>
            <w:r>
              <w:t>129-859-533 19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0ED" w:rsidRPr="003947ED" w:rsidRDefault="00F900ED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F900ED" w:rsidRPr="00F900ED">
          <w:rPr>
            <w:rStyle w:val="aa"/>
          </w:rPr>
          <w:t xml:space="preserve"> ПЭВМ,</w:t>
        </w:r>
        <w:r w:rsidR="00F900ED" w:rsidRPr="00F900ED">
          <w:rPr>
            <w:u w:val="single"/>
          </w:rPr>
          <w:t xml:space="preserve"> аппарат наркоза ФАБИУС, аппарат искусственной вентиляции легких, медицинский 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F900ED" w:rsidRPr="00F900ED">
          <w:rPr>
            <w:rStyle w:val="aa"/>
          </w:rPr>
          <w:t xml:space="preserve"> Этанол,</w:t>
        </w:r>
        <w:r w:rsidR="00F900ED" w:rsidRPr="00F900ED">
          <w:rPr>
            <w:u w:val="single"/>
          </w:rPr>
          <w:t xml:space="preserve"> вещества для наркоза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900E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900E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F900E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F900E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F900E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900E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900E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900E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900E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900E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900E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DC3336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персонал,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900E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C333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2.4., п. 3.2.2.2.;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54838" w:rsidRPr="00754838">
          <w:rPr>
            <w:i/>
            <w:u w:val="single"/>
          </w:rPr>
          <w:t>1. Рекомендации по улучшению и оздоровлению условий труда:</w:t>
        </w:r>
        <w:r w:rsidR="00754838" w:rsidRPr="0075483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754838" w:rsidRPr="00754838">
          <w:rPr>
            <w:i/>
            <w:u w:val="single"/>
          </w:rPr>
          <w:tab/>
          <w:t>   </w:t>
        </w:r>
        <w:r w:rsidR="00754838" w:rsidRPr="00754838">
          <w:rPr>
            <w:i/>
            <w:u w:val="single"/>
          </w:rPr>
          <w:br/>
          <w:t xml:space="preserve"> 1.2. Организовать рациональные режимы труда  и отдыха (Снижение напряженности трудового процесса);</w:t>
        </w:r>
        <w:r w:rsidR="00754838" w:rsidRPr="00754838">
          <w:rPr>
            <w:i/>
            <w:u w:val="single"/>
          </w:rPr>
          <w:tab/>
          <w:t>   </w:t>
        </w:r>
        <w:r w:rsidR="00754838" w:rsidRPr="0075483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754838" w:rsidRPr="00754838">
          <w:rPr>
            <w:i/>
            <w:u w:val="single"/>
          </w:rPr>
          <w:tab/>
          <w:t>   </w:t>
        </w:r>
        <w:r w:rsidR="00754838" w:rsidRPr="0075483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754838" w:rsidRPr="0075483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54838" w:rsidRPr="00754838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900ED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900ED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900E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900ED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900ED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900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754838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F900E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900ED" w:rsidP="004E51DC">
            <w:pPr>
              <w:pStyle w:val="a8"/>
            </w:pPr>
            <w:r>
              <w:t>Ильина Жанна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900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F900E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EF07A3">
            <w:pPr>
              <w:pStyle w:val="a8"/>
            </w:pPr>
            <w:r>
              <w:t>Иванова Наталия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00ED" w:rsidRPr="00F900ED" w:rsidRDefault="00F900ED" w:rsidP="00EF07A3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EF07A3">
            <w:pPr>
              <w:pStyle w:val="a8"/>
            </w:pPr>
            <w:r>
              <w:t>Левушкина Кристина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00ED" w:rsidRPr="00F900ED" w:rsidRDefault="00F900ED" w:rsidP="00EF07A3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EF07A3">
            <w:pPr>
              <w:pStyle w:val="a8"/>
            </w:pPr>
            <w:r>
              <w:t>Ермакова Оксана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00ED" w:rsidRPr="00F900ED" w:rsidRDefault="00F900ED" w:rsidP="00EF07A3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EF07A3">
            <w:pPr>
              <w:pStyle w:val="a8"/>
            </w:pPr>
            <w:r>
              <w:t>Щетинина Наталья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00ED" w:rsidRPr="00F900ED" w:rsidRDefault="00F900ED" w:rsidP="00EF07A3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EF07A3">
            <w:pPr>
              <w:pStyle w:val="a8"/>
            </w:pPr>
            <w:r>
              <w:t>Бакалина Наталья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00ED" w:rsidRPr="00F900ED" w:rsidRDefault="00F900ED" w:rsidP="00EF07A3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EF07A3">
            <w:pPr>
              <w:pStyle w:val="a8"/>
            </w:pPr>
            <w:r>
              <w:t>Федосеева Марина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00ED" w:rsidRPr="00F900ED" w:rsidRDefault="00F900ED" w:rsidP="00EF07A3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EF07A3">
            <w:pPr>
              <w:pStyle w:val="a8"/>
            </w:pPr>
            <w:r>
              <w:t>Назирова Алсу Аббясовна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0ED" w:rsidRPr="00F900ED" w:rsidRDefault="00F900ED" w:rsidP="004E51DC">
            <w:pPr>
              <w:pStyle w:val="a8"/>
            </w:pPr>
          </w:p>
        </w:tc>
      </w:tr>
      <w:tr w:rsidR="00F900ED" w:rsidRPr="00F900ED" w:rsidTr="00F900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00ED" w:rsidRPr="00F900ED" w:rsidRDefault="00F900ED" w:rsidP="00EF07A3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00ED" w:rsidRPr="00F900ED" w:rsidRDefault="00F900ED" w:rsidP="004E51DC">
            <w:pPr>
              <w:pStyle w:val="a8"/>
              <w:rPr>
                <w:vertAlign w:val="superscript"/>
              </w:rPr>
            </w:pPr>
            <w:r w:rsidRPr="00F900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900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5206CA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5206CA" w:rsidRPr="00C31869">
            <w:rPr>
              <w:rStyle w:val="ad"/>
              <w:sz w:val="20"/>
              <w:szCs w:val="20"/>
            </w:rPr>
            <w:fldChar w:fldCharType="separate"/>
          </w:r>
          <w:r w:rsidR="00F900ED">
            <w:rPr>
              <w:rStyle w:val="ad"/>
              <w:noProof/>
              <w:sz w:val="20"/>
              <w:szCs w:val="20"/>
            </w:rPr>
            <w:t>1</w:t>
          </w:r>
          <w:r w:rsidR="005206CA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900ED" w:rsidRPr="00F900E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заключение;"/>
    <w:docVar w:name="ceh_info" w:val=" Отделение анестезиологии-реанимации"/>
    <w:docVar w:name="class" w:val=" не определен "/>
    <w:docVar w:name="close_doc_flag" w:val="0"/>
    <w:docVar w:name="co_classes" w:val="   "/>
    <w:docVar w:name="codeok" w:val=" 24265 "/>
    <w:docVar w:name="codeok " w:val="    "/>
    <w:docVar w:name="col18" w:val=" 0 "/>
    <w:docVar w:name="colanal" w:val="  Отсутствуют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8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EF6C859C4D54A3C9D4CB2E609FF9BC6"/>
    <w:docVar w:name="rm_id" w:val="253"/>
    <w:docVar w:name="rm_name" w:val="                                          "/>
    <w:docVar w:name="rm_number" w:val=" 07143/048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напряженно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Этанол, вещества для наркоз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07219"/>
    <w:rsid w:val="00110025"/>
    <w:rsid w:val="00122167"/>
    <w:rsid w:val="00131541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45D06"/>
    <w:rsid w:val="00280E6D"/>
    <w:rsid w:val="002A0605"/>
    <w:rsid w:val="002A740F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16434"/>
    <w:rsid w:val="005206CA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54838"/>
    <w:rsid w:val="0076042D"/>
    <w:rsid w:val="007657D5"/>
    <w:rsid w:val="00776AA2"/>
    <w:rsid w:val="007A4C5E"/>
    <w:rsid w:val="007D1852"/>
    <w:rsid w:val="007D2CEA"/>
    <w:rsid w:val="007F1397"/>
    <w:rsid w:val="008210D0"/>
    <w:rsid w:val="00834124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1CE5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D65B9"/>
    <w:rsid w:val="00BE204A"/>
    <w:rsid w:val="00BE3C4A"/>
    <w:rsid w:val="00C02721"/>
    <w:rsid w:val="00C03F4A"/>
    <w:rsid w:val="00C217B7"/>
    <w:rsid w:val="00C31869"/>
    <w:rsid w:val="00C81BF6"/>
    <w:rsid w:val="00CC013B"/>
    <w:rsid w:val="00CC6D65"/>
    <w:rsid w:val="00CD7B99"/>
    <w:rsid w:val="00CE3307"/>
    <w:rsid w:val="00D1442B"/>
    <w:rsid w:val="00D21B6C"/>
    <w:rsid w:val="00D272CC"/>
    <w:rsid w:val="00D4425F"/>
    <w:rsid w:val="00D76DF8"/>
    <w:rsid w:val="00DB1272"/>
    <w:rsid w:val="00DB5302"/>
    <w:rsid w:val="00DC3336"/>
    <w:rsid w:val="00DD6B1F"/>
    <w:rsid w:val="00DD7329"/>
    <w:rsid w:val="00E0038D"/>
    <w:rsid w:val="00E124F4"/>
    <w:rsid w:val="00E36337"/>
    <w:rsid w:val="00E43EDA"/>
    <w:rsid w:val="00E64667"/>
    <w:rsid w:val="00E95BA5"/>
    <w:rsid w:val="00EB72AD"/>
    <w:rsid w:val="00EC37A1"/>
    <w:rsid w:val="00EF07A3"/>
    <w:rsid w:val="00EF3DC4"/>
    <w:rsid w:val="00F31AF6"/>
    <w:rsid w:val="00F356BF"/>
    <w:rsid w:val="00F45D32"/>
    <w:rsid w:val="00F76072"/>
    <w:rsid w:val="00F900ED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2016-10-18T08:05:00Z</dcterms:created>
  <dcterms:modified xsi:type="dcterms:W3CDTF">2016-10-18T09:24:00Z</dcterms:modified>
</cp:coreProperties>
</file>